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636E20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от пер. Мирный до пер. Осенний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636E20">
        <w:rPr>
          <w:i/>
          <w:iCs/>
        </w:rPr>
        <w:t>От 0+0 до 0+231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1842E0" w:rsidTr="00636E2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0+222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0+138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высоты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0+203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636E2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E20" w:rsidRDefault="00636E2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636E20" w:rsidRDefault="00636E20" w:rsidP="00636E20">
            <w:pPr>
              <w:rPr>
                <w:rFonts w:ascii="Arial" w:hAnsi="Arial" w:cs="Arial"/>
                <w:b/>
                <w:szCs w:val="16"/>
              </w:rPr>
            </w:pPr>
            <w:r w:rsidRPr="00636E20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636E20" w:rsidP="00636E20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636E20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>
      <w:footerReference w:type="default" r:id="rId6"/>
      <w:pgSz w:w="23814" w:h="16840" w:orient="landscape" w:code="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6FE" w:rsidRDefault="007B76FE" w:rsidP="00267758">
      <w:r>
        <w:separator/>
      </w:r>
    </w:p>
  </w:endnote>
  <w:endnote w:type="continuationSeparator" w:id="1">
    <w:p w:rsidR="007B76FE" w:rsidRDefault="007B76FE" w:rsidP="00267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758" w:rsidRDefault="00267758" w:rsidP="00267758">
    <w:pPr>
      <w:pStyle w:val="a6"/>
      <w:jc w:val="right"/>
    </w:pPr>
    <w:r>
      <w:t>78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6FE" w:rsidRDefault="007B76FE" w:rsidP="00267758">
      <w:r>
        <w:separator/>
      </w:r>
    </w:p>
  </w:footnote>
  <w:footnote w:type="continuationSeparator" w:id="1">
    <w:p w:rsidR="007B76FE" w:rsidRDefault="007B76FE" w:rsidP="002677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E20"/>
    <w:rsid w:val="001842E0"/>
    <w:rsid w:val="00215347"/>
    <w:rsid w:val="00267758"/>
    <w:rsid w:val="00636E20"/>
    <w:rsid w:val="007B76F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267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67758"/>
    <w:rPr>
      <w:sz w:val="24"/>
      <w:szCs w:val="24"/>
    </w:rPr>
  </w:style>
  <w:style w:type="paragraph" w:styleId="a6">
    <w:name w:val="footer"/>
    <w:basedOn w:val="a"/>
    <w:link w:val="a7"/>
    <w:rsid w:val="00267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677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3</cp:revision>
  <cp:lastPrinted>1601-01-01T00:00:00Z</cp:lastPrinted>
  <dcterms:created xsi:type="dcterms:W3CDTF">2017-11-22T12:44:00Z</dcterms:created>
  <dcterms:modified xsi:type="dcterms:W3CDTF">2017-11-22T12:45:00Z</dcterms:modified>
</cp:coreProperties>
</file>